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DE398" w14:textId="77777777" w:rsidR="00483750" w:rsidRDefault="00483750" w:rsidP="004837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KYRKEBY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1810734" w14:textId="77777777" w:rsidR="00483750" w:rsidRDefault="00483750" w:rsidP="004837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DFE0639" w14:textId="77777777" w:rsidR="00483750" w:rsidRDefault="00483750" w:rsidP="004837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417241" w14:textId="77777777" w:rsidR="00483750" w:rsidRDefault="00483750" w:rsidP="004837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C8EE46" w14:textId="77777777" w:rsidR="00483750" w:rsidRDefault="00483750" w:rsidP="00483750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969B1EB" w14:textId="77777777" w:rsidR="00483750" w:rsidRDefault="00483750" w:rsidP="0048375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6DB70F1" w14:textId="77777777" w:rsidR="00483750" w:rsidRDefault="00483750" w:rsidP="00483750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B88AF09" w14:textId="77777777" w:rsidR="00483750" w:rsidRDefault="00483750" w:rsidP="004837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5AFABD0" w14:textId="77777777" w:rsidR="00483750" w:rsidRDefault="00483750" w:rsidP="004837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5EFF3E" w14:textId="77777777" w:rsidR="00483750" w:rsidRDefault="00483750" w:rsidP="004837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September 2022</w:t>
      </w:r>
    </w:p>
    <w:p w14:paraId="49EEA7E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F8FE8" w14:textId="77777777" w:rsidR="00483750" w:rsidRDefault="00483750" w:rsidP="009139A6">
      <w:r>
        <w:separator/>
      </w:r>
    </w:p>
  </w:endnote>
  <w:endnote w:type="continuationSeparator" w:id="0">
    <w:p w14:paraId="32FA1D9D" w14:textId="77777777" w:rsidR="00483750" w:rsidRDefault="004837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562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65C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273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CF454" w14:textId="77777777" w:rsidR="00483750" w:rsidRDefault="00483750" w:rsidP="009139A6">
      <w:r>
        <w:separator/>
      </w:r>
    </w:p>
  </w:footnote>
  <w:footnote w:type="continuationSeparator" w:id="0">
    <w:p w14:paraId="3DB60161" w14:textId="77777777" w:rsidR="00483750" w:rsidRDefault="004837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8E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E82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468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750"/>
    <w:rsid w:val="000666E0"/>
    <w:rsid w:val="002510B7"/>
    <w:rsid w:val="0048375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83DAE"/>
  <w15:chartTrackingRefBased/>
  <w15:docId w15:val="{A08A2CD7-3ADD-440F-B690-1ACA3BE38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2022-10-13T20:38:00Z</dcterms:created>
  <dcterms:modified xsi:type="dcterms:W3CDTF">2022-10-13T20:38:00Z</dcterms:modified>
</cp:coreProperties>
</file>